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D4672" w14:textId="6BB1597D" w:rsidR="006B2F86" w:rsidRDefault="000C6F30" w:rsidP="00E71FC3">
      <w:pPr>
        <w:pStyle w:val="NoSpacing"/>
      </w:pPr>
      <w:r>
        <w:rPr>
          <w:u w:val="single"/>
        </w:rPr>
        <w:t>sir John LATONER</w:t>
      </w:r>
      <w:r>
        <w:t xml:space="preserve">      (d.1437)</w:t>
      </w:r>
    </w:p>
    <w:p w14:paraId="0DC2F51E" w14:textId="52365A26" w:rsidR="000C6F30" w:rsidRDefault="000C6F30" w:rsidP="00E71FC3">
      <w:pPr>
        <w:pStyle w:val="NoSpacing"/>
      </w:pPr>
      <w:r>
        <w:t>of York. Chaplain.</w:t>
      </w:r>
    </w:p>
    <w:p w14:paraId="0A2D3747" w14:textId="03AE5F9C" w:rsidR="000C6F30" w:rsidRDefault="000C6F30" w:rsidP="00E71FC3">
      <w:pPr>
        <w:pStyle w:val="NoSpacing"/>
      </w:pPr>
    </w:p>
    <w:p w14:paraId="53969BB8" w14:textId="53E0B696" w:rsidR="000C6F30" w:rsidRDefault="000C6F30" w:rsidP="00E71FC3">
      <w:pPr>
        <w:pStyle w:val="NoSpacing"/>
      </w:pPr>
    </w:p>
    <w:p w14:paraId="6EC9830A" w14:textId="196E6FEE" w:rsidR="000C6F30" w:rsidRDefault="000C6F30" w:rsidP="00E71FC3">
      <w:pPr>
        <w:pStyle w:val="NoSpacing"/>
      </w:pPr>
      <w:r>
        <w:t>26 Apr.1437</w:t>
      </w:r>
      <w:r>
        <w:tab/>
        <w:t>Administration of his lands and property was granted.  (W.Y.R. p.102)</w:t>
      </w:r>
    </w:p>
    <w:p w14:paraId="3CC8CF35" w14:textId="7EC2049C" w:rsidR="000C6F30" w:rsidRDefault="000C6F30" w:rsidP="00E71FC3">
      <w:pPr>
        <w:pStyle w:val="NoSpacing"/>
      </w:pPr>
    </w:p>
    <w:p w14:paraId="7437C523" w14:textId="1A92C248" w:rsidR="000C6F30" w:rsidRDefault="000C6F30" w:rsidP="00E71FC3">
      <w:pPr>
        <w:pStyle w:val="NoSpacing"/>
      </w:pPr>
    </w:p>
    <w:p w14:paraId="0B3413A9" w14:textId="54192894" w:rsidR="000C6F30" w:rsidRPr="000C6F30" w:rsidRDefault="000C6F30" w:rsidP="00E71FC3">
      <w:pPr>
        <w:pStyle w:val="NoSpacing"/>
      </w:pPr>
      <w:r>
        <w:t>6 July 2019</w:t>
      </w:r>
      <w:bookmarkStart w:id="0" w:name="_GoBack"/>
      <w:bookmarkEnd w:id="0"/>
    </w:p>
    <w:sectPr w:rsidR="000C6F30" w:rsidRPr="000C6F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49F11" w14:textId="77777777" w:rsidR="000C6F30" w:rsidRDefault="000C6F30" w:rsidP="00E71FC3">
      <w:pPr>
        <w:spacing w:after="0" w:line="240" w:lineRule="auto"/>
      </w:pPr>
      <w:r>
        <w:separator/>
      </w:r>
    </w:p>
  </w:endnote>
  <w:endnote w:type="continuationSeparator" w:id="0">
    <w:p w14:paraId="1FB49FF6" w14:textId="77777777" w:rsidR="000C6F30" w:rsidRDefault="000C6F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B52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459F6" w14:textId="77777777" w:rsidR="000C6F30" w:rsidRDefault="000C6F30" w:rsidP="00E71FC3">
      <w:pPr>
        <w:spacing w:after="0" w:line="240" w:lineRule="auto"/>
      </w:pPr>
      <w:r>
        <w:separator/>
      </w:r>
    </w:p>
  </w:footnote>
  <w:footnote w:type="continuationSeparator" w:id="0">
    <w:p w14:paraId="769F8EB8" w14:textId="77777777" w:rsidR="000C6F30" w:rsidRDefault="000C6F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F30"/>
    <w:rsid w:val="000C6F3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28653"/>
  <w15:chartTrackingRefBased/>
  <w15:docId w15:val="{4A29EDBA-ACF2-4455-8B34-421D5C8F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2019-07-06T20:30:00Z</dcterms:created>
  <dcterms:modified xsi:type="dcterms:W3CDTF">2019-07-06T20:33:00Z</dcterms:modified>
</cp:coreProperties>
</file>